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Pendle and Clitheroe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Pendle and Clitheroe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Pendle and Clitheroe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Pendle and Clitheroe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Pendle and Clitheroe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Pendle and Clitheroe are estimated to have a score of 1-2 on the PGSI (low-risk gambling), whilst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74.0% </w:t>
      </w:r>
      <w:r w:rsidRPr="004747BF">
        <w:rPr>
          <w:rFonts w:ascii="Libre Franklin Light" w:eastAsia="Times New Roman" w:hAnsi="Libre Franklin Light" w:cs="Calibri Light"/>
        </w:rPr>
        <w:t xml:space="preserve">of those respondents classified as PGSI 8+ in Pendle and Clitheroe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Pendle and Clitheroe is estimated to be </w:t>
      </w:r>
      <w:r w:rsidRPr="00773DF7">
        <w:rPr>
          <w:rFonts w:ascii="Libre Franklin Light" w:eastAsia="Times New Roman" w:hAnsi="Libre Franklin Light" w:cs="Calibri Light"/>
          <w:b/>
          <w:bCs/>
          <w:color w:val="C45911" w:themeColor="accent2" w:themeShade="BF"/>
        </w:rPr>
        <w:t xml:space="preserve">£3,029,781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Pendle and Clitheroe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Pendle and Clitheroe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Pendle and Clitheroe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Pendle and Clitheroe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endle and Clithero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Pendle and Clitheroe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endle and Clithero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Pendle and Clitheroe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Pendle and Clitheroe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74.0%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endle and Clithero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Pendle and Clitheroe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Pendle and Clitheroe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Pendle and Clitheroe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Pendle and Clitheroe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Pendle and Clitheroe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Pendle and Clitheroe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£3,029,781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Pendle and Clitheroe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£49,350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£1,020,589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£73,111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£20,563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£37,698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£1,828,470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£3,029,781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Pendle and Clitheroe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Pendle and Clitheroe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Pendle and Clitheroe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Pendle and Clitheroe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Pendle and Clitheroe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Pendle and Clitheroe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Pendle and Clitheroe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Pendle and Clitheroe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Pendle and Clitheroe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Pendle and Clitheroe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Pendle and Clitheroe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Pendle and Clitheroe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B8784CD-2775-4962-8649-280A6143D35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